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6E40" w14:textId="2991C9BA" w:rsidR="00C62EF4" w:rsidRDefault="00C62EF4" w:rsidP="00C62EF4">
      <w:pPr>
        <w:pStyle w:val="NoSpacing"/>
      </w:pPr>
      <w:r>
        <w:rPr>
          <w:u w:val="single"/>
        </w:rPr>
        <w:t>John PAGE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82</w:t>
      </w:r>
      <w:r>
        <w:t>)</w:t>
      </w:r>
    </w:p>
    <w:p w14:paraId="7AA6795E" w14:textId="77777777" w:rsidR="00C62EF4" w:rsidRDefault="00C62EF4" w:rsidP="00C62EF4">
      <w:pPr>
        <w:pStyle w:val="NoSpacing"/>
      </w:pPr>
      <w:r>
        <w:t xml:space="preserve">Vicar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</w:t>
      </w:r>
      <w:proofErr w:type="spellStart"/>
      <w:r>
        <w:t>Humbleton</w:t>
      </w:r>
      <w:proofErr w:type="spellEnd"/>
      <w:r>
        <w:t>, East Riding of Yorkshire.</w:t>
      </w:r>
    </w:p>
    <w:p w14:paraId="5F8B0F8C" w14:textId="77777777" w:rsidR="00C62EF4" w:rsidRDefault="00C62EF4" w:rsidP="00C62EF4">
      <w:pPr>
        <w:pStyle w:val="NoSpacing"/>
      </w:pPr>
    </w:p>
    <w:p w14:paraId="19170B33" w14:textId="77777777" w:rsidR="00C62EF4" w:rsidRDefault="00C62EF4" w:rsidP="00C62EF4">
      <w:pPr>
        <w:pStyle w:val="NoSpacing"/>
      </w:pPr>
    </w:p>
    <w:p w14:paraId="5AF1F249" w14:textId="419CDFA4" w:rsidR="00C62EF4" w:rsidRDefault="00C62EF4" w:rsidP="00C62EF4">
      <w:pPr>
        <w:pStyle w:val="NoSpacing"/>
      </w:pPr>
      <w:r>
        <w:tab/>
        <w:t>1482</w:t>
      </w:r>
      <w:r>
        <w:tab/>
        <w:t>He</w:t>
      </w:r>
      <w:r>
        <w:t xml:space="preserve"> left office about this time.</w:t>
      </w:r>
      <w:bookmarkStart w:id="0" w:name="_GoBack"/>
      <w:bookmarkEnd w:id="0"/>
    </w:p>
    <w:p w14:paraId="0EE8B9C2" w14:textId="77777777" w:rsidR="00C62EF4" w:rsidRDefault="00C62EF4" w:rsidP="00C62EF4">
      <w:pPr>
        <w:pStyle w:val="NoSpacing"/>
      </w:pPr>
      <w:r>
        <w:tab/>
      </w:r>
      <w:r>
        <w:tab/>
        <w:t>(from information in the church)</w:t>
      </w:r>
    </w:p>
    <w:p w14:paraId="112AF5C9" w14:textId="77777777" w:rsidR="00C62EF4" w:rsidRDefault="00C62EF4" w:rsidP="00C62EF4">
      <w:pPr>
        <w:pStyle w:val="NoSpacing"/>
      </w:pPr>
    </w:p>
    <w:p w14:paraId="3823DD3D" w14:textId="77777777" w:rsidR="00C62EF4" w:rsidRDefault="00C62EF4" w:rsidP="00C62EF4">
      <w:pPr>
        <w:pStyle w:val="NoSpacing"/>
      </w:pPr>
    </w:p>
    <w:p w14:paraId="52EB2FFF" w14:textId="77777777" w:rsidR="00C62EF4" w:rsidRPr="00A069C3" w:rsidRDefault="00C62EF4" w:rsidP="00C62EF4">
      <w:pPr>
        <w:pStyle w:val="NoSpacing"/>
      </w:pPr>
      <w:r>
        <w:t>9 June 2019</w:t>
      </w:r>
    </w:p>
    <w:p w14:paraId="04F4694E" w14:textId="2CCDE705" w:rsidR="006B2F86" w:rsidRPr="00C62EF4" w:rsidRDefault="00C62EF4" w:rsidP="00E71FC3">
      <w:pPr>
        <w:pStyle w:val="NoSpacing"/>
      </w:pPr>
    </w:p>
    <w:sectPr w:rsidR="006B2F86" w:rsidRPr="00C62E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0C9AE" w14:textId="77777777" w:rsidR="00C62EF4" w:rsidRDefault="00C62EF4" w:rsidP="00E71FC3">
      <w:pPr>
        <w:spacing w:after="0" w:line="240" w:lineRule="auto"/>
      </w:pPr>
      <w:r>
        <w:separator/>
      </w:r>
    </w:p>
  </w:endnote>
  <w:endnote w:type="continuationSeparator" w:id="0">
    <w:p w14:paraId="351C439B" w14:textId="77777777" w:rsidR="00C62EF4" w:rsidRDefault="00C62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E7C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897E0" w14:textId="77777777" w:rsidR="00C62EF4" w:rsidRDefault="00C62EF4" w:rsidP="00E71FC3">
      <w:pPr>
        <w:spacing w:after="0" w:line="240" w:lineRule="auto"/>
      </w:pPr>
      <w:r>
        <w:separator/>
      </w:r>
    </w:p>
  </w:footnote>
  <w:footnote w:type="continuationSeparator" w:id="0">
    <w:p w14:paraId="50F2AC35" w14:textId="77777777" w:rsidR="00C62EF4" w:rsidRDefault="00C62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EF4"/>
    <w:rsid w:val="001A7C09"/>
    <w:rsid w:val="00577BD5"/>
    <w:rsid w:val="00656CBA"/>
    <w:rsid w:val="006A1F77"/>
    <w:rsid w:val="00733BE7"/>
    <w:rsid w:val="00AB52E8"/>
    <w:rsid w:val="00B16D3F"/>
    <w:rsid w:val="00BB41AC"/>
    <w:rsid w:val="00C62E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0C9F9"/>
  <w15:chartTrackingRefBased/>
  <w15:docId w15:val="{D01DC3D1-9A2A-4144-8C5C-9020653B1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2019-06-09T20:17:00Z</dcterms:created>
  <dcterms:modified xsi:type="dcterms:W3CDTF">2019-06-09T20:20:00Z</dcterms:modified>
</cp:coreProperties>
</file>